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Lanarkshire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Lanarkshire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Lanarkshire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Lanarkshire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Lanarkshire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Lanarkshire are estimated to have a score of 1-2 on the PGSI (low-risk gambling), whilst </w:t>
      </w:r>
      <w:r w:rsidRPr="00773DF7">
        <w:rPr>
          <w:rFonts w:ascii="Libre Franklin Light" w:hAnsi="Libre Franklin Light" w:cs="Calibri Light"/>
          <w:b/>
          <w:bCs/>
          <w:color w:val="C45911" w:themeColor="accent2" w:themeShade="BF"/>
        </w:rPr>
        <w:t xml:space="preserve">4.3%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46.9% </w:t>
      </w:r>
      <w:r w:rsidRPr="004747BF">
        <w:rPr>
          <w:rFonts w:ascii="Libre Franklin Light" w:eastAsia="Times New Roman" w:hAnsi="Libre Franklin Light" w:cs="Calibri Light"/>
        </w:rPr>
        <w:t xml:space="preserve">of those respondents classified as PGSI 8+ in North Lanarkshire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Lanarkshire is estimated to be </w:t>
      </w:r>
      <w:r w:rsidRPr="00773DF7">
        <w:rPr>
          <w:rFonts w:ascii="Libre Franklin Light" w:eastAsia="Times New Roman" w:hAnsi="Libre Franklin Light" w:cs="Calibri Light"/>
          <w:b/>
          <w:bCs/>
          <w:color w:val="C45911" w:themeColor="accent2" w:themeShade="BF"/>
        </w:rPr>
        <w:t xml:space="preserve">£7,745,056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Lanarkshire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Lanarkshire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Lanarkshire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Lanarkshire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Lanark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Lanarkshire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Lanark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Lanarkshire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Lanarkshire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Lanark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Lanarkshire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Lanarkshire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Lanarkshire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67.7%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Lanarkshire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Lanarkshire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Lanarkshire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£7,745,056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Lanarkshire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£126,154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£2,608,941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£186,895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£52,564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£96,368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£4,674,134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£7,745,056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Lanarkshire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Lanarkshire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Lanarkshire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Lanarkshire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Lanarkshire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Lanarkshire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Lanarkshire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Lanarkshire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Lanarkshire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Lanarkshire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Lanarkshire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Lanarkshire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0AD4518-2877-456F-9531-D2513AFFFC0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